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E2F06" w14:textId="688E9BE5" w:rsidR="00535962" w:rsidRPr="00F7167E" w:rsidRDefault="00687E68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1FF9561" wp14:editId="65FAE8BD">
            <wp:simplePos x="0" y="0"/>
            <wp:positionH relativeFrom="column">
              <wp:posOffset>-582930</wp:posOffset>
            </wp:positionH>
            <wp:positionV relativeFrom="paragraph">
              <wp:posOffset>-523875</wp:posOffset>
            </wp:positionV>
            <wp:extent cx="1482090" cy="619760"/>
            <wp:effectExtent l="0" t="0" r="3810" b="8890"/>
            <wp:wrapNone/>
            <wp:docPr id="3" name="Picture 2" descr="A picture containing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0D8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39833C" wp14:editId="03C18C06">
                <wp:simplePos x="0" y="0"/>
                <wp:positionH relativeFrom="column">
                  <wp:posOffset>4681321</wp:posOffset>
                </wp:positionH>
                <wp:positionV relativeFrom="paragraph">
                  <wp:posOffset>138456</wp:posOffset>
                </wp:positionV>
                <wp:extent cx="1455039" cy="256032"/>
                <wp:effectExtent l="0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039" cy="2560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AA006" w14:textId="77777777" w:rsidR="0026335F" w:rsidRPr="0026335F" w:rsidRDefault="0061676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39833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8.6pt;margin-top:10.9pt;width:114.55pt;height:20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" filled="f" stroked="f">
                <v:textbox>
                  <w:txbxContent>
                    <w:p w14:paraId="281AA006" w14:textId="77777777" w:rsidR="0026335F" w:rsidRPr="0026335F" w:rsidRDefault="00F1557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50D84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86C4BF3" wp14:editId="6387921C">
                <wp:simplePos x="0" y="0"/>
                <wp:positionH relativeFrom="column">
                  <wp:posOffset>4461662</wp:posOffset>
                </wp:positionH>
                <wp:positionV relativeFrom="paragraph">
                  <wp:posOffset>-672465</wp:posOffset>
                </wp:positionV>
                <wp:extent cx="1576959" cy="701040"/>
                <wp:effectExtent l="0" t="0" r="2349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6959" cy="7010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E7FBC6" w14:textId="16840F08" w:rsidR="00051C0A" w:rsidRPr="00F1557C" w:rsidRDefault="00051C0A" w:rsidP="00F1557C">
                                <w:pPr>
                                  <w:jc w:val="center"/>
                                  <w:rPr>
                                    <w:rFonts w:cstheme="minorBidi"/>
                                    <w:color w:val="808080"/>
                                    <w:lang w:val="en-US"/>
                                  </w:rPr>
                                </w:pPr>
                                <w:r w:rsidRPr="00051C0A">
                                  <w:rPr>
                                    <w:rStyle w:val="PlaceholderText"/>
                                    <w:rFonts w:cstheme="minorBidi"/>
                                    <w:lang w:val="en-US"/>
                                  </w:rPr>
                                  <w:t xml:space="preserve"> </w:t>
                                </w:r>
                                <w:r w:rsidR="00F1557C">
                                  <w:rPr>
                                    <w:rStyle w:val="PlaceholderText"/>
                                  </w:rPr>
                                  <w:t>DGII-CCC-2023-00</w:t>
                                </w:r>
                                <w:r w:rsidR="00616762">
                                  <w:rPr>
                                    <w:rStyle w:val="PlaceholderText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37118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6C4BF3" id="Group 20" o:spid="_x0000_s1027" style="position:absolute;margin-left:351.3pt;margin-top:-52.95pt;width:124.1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AE7FBC6" w14:textId="16840F08" w:rsidR="00051C0A" w:rsidRPr="00F1557C" w:rsidRDefault="00051C0A" w:rsidP="00F1557C">
                          <w:pPr>
                            <w:jc w:val="center"/>
                            <w:rPr>
                              <w:rFonts w:cstheme="minorBidi"/>
                              <w:color w:val="808080"/>
                              <w:lang w:val="en-US"/>
                            </w:rPr>
                          </w:pPr>
                          <w:r w:rsidRPr="00051C0A">
                            <w:rPr>
                              <w:rStyle w:val="PlaceholderText"/>
                              <w:rFonts w:cstheme="minorBidi"/>
                              <w:lang w:val="en-US"/>
                            </w:rPr>
                            <w:t xml:space="preserve"> </w:t>
                          </w:r>
                          <w:r w:rsidR="00F1557C">
                            <w:rPr>
                              <w:rStyle w:val="PlaceholderText"/>
                            </w:rPr>
                            <w:t>DGII-CCC-2023-00</w:t>
                          </w:r>
                          <w:r w:rsidR="00616762">
                            <w:rPr>
                              <w:rStyle w:val="PlaceholderText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937118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0D84" w:rsidRPr="00750D84">
        <w:rPr>
          <w:noProof/>
        </w:rPr>
        <w:drawing>
          <wp:anchor distT="0" distB="0" distL="114300" distR="114300" simplePos="0" relativeHeight="251698176" behindDoc="0" locked="0" layoutInCell="1" allowOverlap="1" wp14:anchorId="17C7067E" wp14:editId="6B9E473E">
            <wp:simplePos x="0" y="0"/>
            <wp:positionH relativeFrom="margin">
              <wp:align>center</wp:align>
            </wp:positionH>
            <wp:positionV relativeFrom="paragraph">
              <wp:posOffset>-460502</wp:posOffset>
            </wp:positionV>
            <wp:extent cx="863194" cy="806843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194" cy="806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52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9E7940" wp14:editId="384647ED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3C77C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E7940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673C77C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</w:p>
    <w:p w14:paraId="724ED26B" w14:textId="08F6E929" w:rsidR="00535962" w:rsidRPr="00535962" w:rsidRDefault="00750D84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C02433" wp14:editId="21A7FA05">
                <wp:simplePos x="0" y="0"/>
                <wp:positionH relativeFrom="column">
                  <wp:posOffset>4978705</wp:posOffset>
                </wp:positionH>
                <wp:positionV relativeFrom="paragraph">
                  <wp:posOffset>201650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951895" w14:textId="5805C678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50D8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16762">
                              <w:fldChar w:fldCharType="begin"/>
                            </w:r>
                            <w:r w:rsidR="00616762">
                              <w:instrText xml:space="preserve"> NUMPAGES   \* MERGEFORMAT </w:instrText>
                            </w:r>
                            <w:r w:rsidR="00616762">
                              <w:fldChar w:fldCharType="separate"/>
                            </w:r>
                            <w:r w:rsidR="00750D84" w:rsidRPr="00750D8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167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02433" id="Text Box 13" o:spid="_x0000_s1033" type="#_x0000_t202" style="position:absolute;margin-left:392pt;margin-top:15.9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FtkqsXeAAAACQEAAA8AAAAAAAAAAAAAAAAAPAQAAGRycy9kb3ducmV2LnhtbFBL&#10;BQYAAAAABAAEAPMAAABHBQAAAAA=&#10;" filled="f" stroked="f">
                <v:textbox>
                  <w:txbxContent>
                    <w:p w14:paraId="72951895" w14:textId="5805C678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50D8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750D84" w:rsidRPr="00750D84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3B529C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AA50C4" wp14:editId="42A4477F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076302" w14:textId="6F957AA0" w:rsidR="002E1412" w:rsidRPr="002E1412" w:rsidRDefault="0061676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50D84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A50C4" id="Text Box 16" o:spid="_x0000_s1034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I72NoTdAAAACQEAAA8AAABkcnMv&#10;ZG93bnJldi54bWxMj8FOwzAMhu9IvENkJC6IJVvHSkvTCZBAu27sAdwmaysap2qytXt7zAluv+VP&#10;vz8X29n14mLH0HnSsFwoEJZqbzpqNBy/Ph6fQYSIZLD3ZDVcbYBteXtTYG78RHt7OcRGcAmFHDW0&#10;MQ65lKFurcOw8IMl3p386DDyODbSjDhxuevlSqmNdNgRX2hxsO+trb8PZ6fhtJsenrKp+ozHdL/e&#10;vGGXVv6q9f3d/PoCIto5/sHwq8/qULJT5c9kgug1rNRyzSiHLAHBQKpUBqLikCQgy0L+/6D8AQ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I72NoTdAAAACQEAAA8AAAAAAAAAAAAAAAAA&#10;UgQAAGRycy9kb3ducmV2LnhtbFBLBQYAAAAABAAEAPMAAABcBQAAAAA=&#10;" stroked="f">
                <v:textbox>
                  <w:txbxContent>
                    <w:p w14:paraId="59076302" w14:textId="6F957AA0" w:rsidR="002E1412" w:rsidRPr="002E1412" w:rsidRDefault="00F1557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50D84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4EB3986" w14:textId="77777777" w:rsidR="00535962" w:rsidRDefault="00535962" w:rsidP="00535962"/>
    <w:p w14:paraId="5F0A9DD3" w14:textId="5CB091B9" w:rsidR="006506D0" w:rsidRDefault="003B529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E93E7A" wp14:editId="70648E36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CE5B4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93E7A" id="Text Box 18" o:spid="_x0000_s1035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AHqgHD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1BCCE5B4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55580D1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2C3BB19C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091985CB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332E613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555263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EA9047E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351E4C2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5C9A6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99D707D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77F12EE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AA1E075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F2CE8B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8E8398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FF2C3DC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F509907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20B6DAC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2B7B27F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EB814D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703DF6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A9E832F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4E1B52DA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0946588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BFED84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007C80E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2592988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3F24BE9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0156ED75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E063BD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15F3962" w14:textId="47F079F9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r w:rsidR="00616762" w:rsidRPr="007C2731">
        <w:rPr>
          <w:b/>
          <w:bCs/>
          <w:sz w:val="22"/>
          <w:szCs w:val="22"/>
        </w:rPr>
        <w:t>Idiomas</w:t>
      </w:r>
      <w:r w:rsidR="00616762" w:rsidRPr="007C2731">
        <w:rPr>
          <w:sz w:val="22"/>
          <w:szCs w:val="22"/>
        </w:rPr>
        <w:t xml:space="preserve"> [</w:t>
      </w:r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3D291D0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D4B406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AF290D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6AACD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19DD2BA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3EA9FE3D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1A8B4DBE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6D3234DB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3A22B6A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60C64A08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213108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3376AC15" w14:textId="77777777" w:rsidTr="00044FA8">
        <w:trPr>
          <w:trHeight w:val="4637"/>
        </w:trPr>
        <w:tc>
          <w:tcPr>
            <w:tcW w:w="3269" w:type="dxa"/>
          </w:tcPr>
          <w:p w14:paraId="206E4CB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28290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25EF68C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6C937D0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1311EA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04710EA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004B385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60BD332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555F447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42D187E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7B5795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6A0EBD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294D9DC" w14:textId="2FB9C034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r w:rsidR="00616762" w:rsidRPr="007C2731">
              <w:rPr>
                <w:sz w:val="22"/>
                <w:szCs w:val="22"/>
              </w:rPr>
              <w:t>desempeñadas: _</w:t>
            </w:r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6AB46F5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71FD138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AAA13C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39C6A41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149219E4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3F80C4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1DFAFDF2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0ECE8B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75461" w14:textId="77777777" w:rsidR="002F5E55" w:rsidRDefault="002F5E55" w:rsidP="001007E7">
      <w:pPr>
        <w:spacing w:after="0" w:line="240" w:lineRule="auto"/>
      </w:pPr>
      <w:r>
        <w:separator/>
      </w:r>
    </w:p>
  </w:endnote>
  <w:endnote w:type="continuationSeparator" w:id="0">
    <w:p w14:paraId="5C9DCEBA" w14:textId="77777777" w:rsidR="002F5E55" w:rsidRDefault="002F5E5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3F9AA" w14:textId="47BA79BC" w:rsidR="001007E7" w:rsidRDefault="003B529C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B9CC56" wp14:editId="41FAA5E1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89BEA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B9CC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" filled="f" stroked="f">
              <v:textbox inset="0,0,0,0">
                <w:txbxContent>
                  <w:p w14:paraId="4FD89BEA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2E0DBA2" wp14:editId="075687E8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A88FA6" wp14:editId="69E90600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28479F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5095F8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A88FA6" id="Text Box 3" o:spid="_x0000_s1037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JcVX/OEAAAAKAQAADwAAAAAAAAAAAAAAAAAyBAAAZHJzL2Rvd25yZXYueG1sUEsFBgAAAAAE&#10;AAQA8wAAAEAFAAAAAA==&#10;" filled="f" stroked="f">
              <v:textbox inset="0,0,0,0">
                <w:txbxContent>
                  <w:p w14:paraId="5928479F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95095F8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101DCC6C" w14:textId="77777777" w:rsidR="001007E7" w:rsidRDefault="001007E7">
    <w:pPr>
      <w:pStyle w:val="Footer"/>
      <w:rPr>
        <w:rFonts w:ascii="Arial Narrow" w:hAnsi="Arial Narrow"/>
        <w:sz w:val="12"/>
      </w:rPr>
    </w:pPr>
  </w:p>
  <w:p w14:paraId="623800A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7E1A6E" w14:textId="77777777" w:rsidR="00CA0E82" w:rsidRDefault="00CA0E82">
    <w:pPr>
      <w:pStyle w:val="Footer"/>
      <w:rPr>
        <w:rFonts w:ascii="Arial Narrow" w:hAnsi="Arial Narrow"/>
        <w:sz w:val="12"/>
      </w:rPr>
    </w:pPr>
  </w:p>
  <w:p w14:paraId="15C8A8EF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058A6D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63550" w14:textId="77777777" w:rsidR="002F5E55" w:rsidRDefault="002F5E55" w:rsidP="001007E7">
      <w:pPr>
        <w:spacing w:after="0" w:line="240" w:lineRule="auto"/>
      </w:pPr>
      <w:r>
        <w:separator/>
      </w:r>
    </w:p>
  </w:footnote>
  <w:footnote w:type="continuationSeparator" w:id="0">
    <w:p w14:paraId="4BE4C34A" w14:textId="77777777" w:rsidR="002F5E55" w:rsidRDefault="002F5E55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364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2F5E55"/>
    <w:rsid w:val="00314023"/>
    <w:rsid w:val="00341484"/>
    <w:rsid w:val="003748DC"/>
    <w:rsid w:val="00392351"/>
    <w:rsid w:val="003B529C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16762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87E68"/>
    <w:rsid w:val="006F11FD"/>
    <w:rsid w:val="006F567F"/>
    <w:rsid w:val="00725091"/>
    <w:rsid w:val="00750D84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1557C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5EA356DA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F9E6F-B0F5-4E29-865C-F0EF2E7E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6</cp:revision>
  <cp:lastPrinted>2011-03-04T18:55:00Z</cp:lastPrinted>
  <dcterms:created xsi:type="dcterms:W3CDTF">2020-02-03T18:48:00Z</dcterms:created>
  <dcterms:modified xsi:type="dcterms:W3CDTF">2023-06-14T15:36:00Z</dcterms:modified>
</cp:coreProperties>
</file>